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073314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Alexander DARELL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3F8C76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FFC70FF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87B037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= Edith(q.v.).</w:t>
      </w:r>
    </w:p>
    <w:p w14:paraId="0A80160F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6EDAFC63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1151FB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82F94D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Unknown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Kyng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brought a plaint of covenant against them, </w:t>
      </w:r>
    </w:p>
    <w:p w14:paraId="34A2E720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George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Cumberford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his wife, Elizabeth(q.v.), Edward Lee(q.v.) and his </w:t>
      </w:r>
    </w:p>
    <w:p w14:paraId="68897C88" w14:textId="77777777" w:rsidR="00C363D9" w:rsidRDefault="00C363D9" w:rsidP="00C363D9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wife, Anne(q.v.).    (ibid.)</w:t>
      </w:r>
    </w:p>
    <w:p w14:paraId="7D7B594D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01DCE65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83B011" w14:textId="77777777" w:rsidR="00C363D9" w:rsidRDefault="00C363D9" w:rsidP="00C363D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May 2021</w:t>
      </w:r>
    </w:p>
    <w:p w14:paraId="34DB8D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5A4C2" w14:textId="77777777" w:rsidR="00C363D9" w:rsidRDefault="00C363D9" w:rsidP="009139A6">
      <w:r>
        <w:separator/>
      </w:r>
    </w:p>
  </w:endnote>
  <w:endnote w:type="continuationSeparator" w:id="0">
    <w:p w14:paraId="74A6ADF1" w14:textId="77777777" w:rsidR="00C363D9" w:rsidRDefault="00C363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7276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2688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ACA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AF743" w14:textId="77777777" w:rsidR="00C363D9" w:rsidRDefault="00C363D9" w:rsidP="009139A6">
      <w:r>
        <w:separator/>
      </w:r>
    </w:p>
  </w:footnote>
  <w:footnote w:type="continuationSeparator" w:id="0">
    <w:p w14:paraId="46CAA81C" w14:textId="77777777" w:rsidR="00C363D9" w:rsidRDefault="00C363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CA0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83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CF5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D9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63D9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8AC683"/>
  <w15:chartTrackingRefBased/>
  <w15:docId w15:val="{20A24859-7A3B-4A6A-BFCB-BF08DAC7C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63D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2021-06-06T09:19:00Z</dcterms:created>
  <dcterms:modified xsi:type="dcterms:W3CDTF">2021-06-06T09:19:00Z</dcterms:modified>
</cp:coreProperties>
</file>